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9EDF5" w14:textId="77777777" w:rsidR="00F53BB0" w:rsidRDefault="00F53BB0" w:rsidP="00F53B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6DA9264" w14:textId="77777777" w:rsidR="00F53BB0" w:rsidRDefault="00F53BB0" w:rsidP="00F53B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Ashby by Claxton, Norfolk.</w:t>
      </w:r>
    </w:p>
    <w:p w14:paraId="1A2EDD9F" w14:textId="77777777" w:rsidR="00F53BB0" w:rsidRDefault="00F53BB0" w:rsidP="00F53BB0">
      <w:pPr>
        <w:rPr>
          <w:rFonts w:ascii="Times New Roman" w:hAnsi="Times New Roman" w:cs="Times New Roman"/>
        </w:rPr>
      </w:pPr>
    </w:p>
    <w:p w14:paraId="12F8E7B1" w14:textId="77777777" w:rsidR="00F53BB0" w:rsidRDefault="00F53BB0" w:rsidP="00F53BB0">
      <w:pPr>
        <w:rPr>
          <w:rFonts w:ascii="Times New Roman" w:hAnsi="Times New Roman" w:cs="Times New Roman"/>
        </w:rPr>
      </w:pPr>
    </w:p>
    <w:p w14:paraId="71DD3D5A" w14:textId="77777777" w:rsidR="00F53BB0" w:rsidRDefault="00F53BB0" w:rsidP="00F53B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4F878D8C" w14:textId="77777777" w:rsidR="00F53BB0" w:rsidRDefault="00F53BB0" w:rsidP="00F53B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1E4E0469" w14:textId="77777777" w:rsidR="00F53BB0" w:rsidRDefault="00F53BB0" w:rsidP="00F53BB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20BEDBD" w14:textId="77777777" w:rsidR="00F53BB0" w:rsidRDefault="00F53BB0" w:rsidP="00F53BB0">
      <w:pPr>
        <w:rPr>
          <w:rFonts w:ascii="Times New Roman" w:hAnsi="Times New Roman" w:cs="Times New Roman"/>
        </w:rPr>
      </w:pPr>
    </w:p>
    <w:p w14:paraId="0EAC2AFA" w14:textId="77777777" w:rsidR="00F53BB0" w:rsidRDefault="00F53BB0" w:rsidP="00F53BB0">
      <w:pPr>
        <w:rPr>
          <w:rFonts w:ascii="Times New Roman" w:hAnsi="Times New Roman" w:cs="Times New Roman"/>
        </w:rPr>
      </w:pPr>
    </w:p>
    <w:p w14:paraId="7DF97EF3" w14:textId="77777777" w:rsidR="00F53BB0" w:rsidRDefault="00F53BB0" w:rsidP="00F53B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004B79AB" w14:textId="77777777" w:rsidR="006B2F86" w:rsidRPr="00E71FC3" w:rsidRDefault="00F53B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E37A0" w14:textId="77777777" w:rsidR="00F53BB0" w:rsidRDefault="00F53BB0" w:rsidP="00E71FC3">
      <w:r>
        <w:separator/>
      </w:r>
    </w:p>
  </w:endnote>
  <w:endnote w:type="continuationSeparator" w:id="0">
    <w:p w14:paraId="5488BBF5" w14:textId="77777777" w:rsidR="00F53BB0" w:rsidRDefault="00F53B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CE4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73C02" w14:textId="77777777" w:rsidR="00F53BB0" w:rsidRDefault="00F53BB0" w:rsidP="00E71FC3">
      <w:r>
        <w:separator/>
      </w:r>
    </w:p>
  </w:footnote>
  <w:footnote w:type="continuationSeparator" w:id="0">
    <w:p w14:paraId="239712C2" w14:textId="77777777" w:rsidR="00F53BB0" w:rsidRDefault="00F53B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B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7052"/>
  <w15:chartTrackingRefBased/>
  <w15:docId w15:val="{F77BE642-B263-42AB-9565-65D5D4C4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3BB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53B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2018-08-14T18:46:00Z</dcterms:created>
  <dcterms:modified xsi:type="dcterms:W3CDTF">2018-08-14T18:48:00Z</dcterms:modified>
</cp:coreProperties>
</file>